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C8710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COATES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41664BB" w14:textId="77777777" w:rsidR="00B97F3B" w:rsidRDefault="00B97F3B" w:rsidP="00B97F3B">
      <w:pPr>
        <w:pStyle w:val="NoSpacing"/>
        <w:rPr>
          <w:rFonts w:cs="Times New Roman"/>
          <w:szCs w:val="24"/>
        </w:rPr>
      </w:pPr>
    </w:p>
    <w:p w14:paraId="0A230D57" w14:textId="77777777" w:rsidR="00B97F3B" w:rsidRDefault="00B97F3B" w:rsidP="00B97F3B">
      <w:pPr>
        <w:pStyle w:val="NoSpacing"/>
        <w:rPr>
          <w:rFonts w:cs="Times New Roman"/>
          <w:szCs w:val="24"/>
        </w:rPr>
      </w:pPr>
    </w:p>
    <w:p w14:paraId="7DC366F1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Thomas(q.v.).</w:t>
      </w:r>
    </w:p>
    <w:p w14:paraId="4C512F6D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1953672" w14:textId="77777777" w:rsidR="00B97F3B" w:rsidRDefault="00B97F3B" w:rsidP="00B97F3B">
      <w:pPr>
        <w:pStyle w:val="NoSpacing"/>
        <w:rPr>
          <w:rFonts w:cs="Times New Roman"/>
          <w:szCs w:val="24"/>
        </w:rPr>
      </w:pPr>
    </w:p>
    <w:p w14:paraId="3456A90D" w14:textId="77777777" w:rsidR="00B97F3B" w:rsidRDefault="00B97F3B" w:rsidP="00B97F3B">
      <w:pPr>
        <w:pStyle w:val="NoSpacing"/>
        <w:rPr>
          <w:rFonts w:cs="Times New Roman"/>
          <w:szCs w:val="24"/>
        </w:rPr>
      </w:pPr>
    </w:p>
    <w:p w14:paraId="7BA0384D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As the executors of John </w:t>
      </w:r>
      <w:proofErr w:type="spellStart"/>
      <w:r>
        <w:rPr>
          <w:rFonts w:cs="Times New Roman"/>
          <w:szCs w:val="24"/>
        </w:rPr>
        <w:t>Pynchebek</w:t>
      </w:r>
      <w:proofErr w:type="spellEnd"/>
      <w:r>
        <w:rPr>
          <w:rFonts w:cs="Times New Roman"/>
          <w:szCs w:val="24"/>
        </w:rPr>
        <w:t>(q.v.) they made a plaint of debt against</w:t>
      </w:r>
    </w:p>
    <w:p w14:paraId="4C9CE758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Brasse</w:t>
      </w:r>
      <w:proofErr w:type="spellEnd"/>
      <w:r>
        <w:rPr>
          <w:rFonts w:cs="Times New Roman"/>
          <w:szCs w:val="24"/>
        </w:rPr>
        <w:t xml:space="preserve"> of Worcester(q.v.) and William </w:t>
      </w:r>
      <w:proofErr w:type="spellStart"/>
      <w:r>
        <w:rPr>
          <w:rFonts w:cs="Times New Roman"/>
          <w:szCs w:val="24"/>
        </w:rPr>
        <w:t>Tayllour</w:t>
      </w:r>
      <w:proofErr w:type="spellEnd"/>
      <w:r>
        <w:rPr>
          <w:rFonts w:cs="Times New Roman"/>
          <w:szCs w:val="24"/>
        </w:rPr>
        <w:t xml:space="preserve"> of Witley</w:t>
      </w:r>
    </w:p>
    <w:p w14:paraId="3A640119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Worcestershire(q.v.),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William </w:t>
      </w:r>
      <w:proofErr w:type="spellStart"/>
      <w:r>
        <w:rPr>
          <w:rFonts w:cs="Times New Roman"/>
          <w:szCs w:val="24"/>
        </w:rPr>
        <w:t>Mortymer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Combe</w:t>
      </w:r>
      <w:proofErr w:type="spellEnd"/>
      <w:r>
        <w:rPr>
          <w:rFonts w:cs="Times New Roman"/>
          <w:szCs w:val="24"/>
        </w:rPr>
        <w:t xml:space="preserve"> Bisset</w:t>
      </w:r>
    </w:p>
    <w:p w14:paraId="298AE5AA" w14:textId="77777777" w:rsidR="00B97F3B" w:rsidRDefault="00B97F3B" w:rsidP="00B97F3B">
      <w:pPr>
        <w:pStyle w:val="NoSpacing"/>
        <w:rPr>
          <w:rFonts w:cs="Times New Roman"/>
          <w:szCs w:val="24"/>
        </w:rPr>
      </w:pPr>
    </w:p>
    <w:p w14:paraId="50996C78" w14:textId="77777777" w:rsidR="00B97F3B" w:rsidRDefault="00B97F3B" w:rsidP="00B97F3B">
      <w:pPr>
        <w:pStyle w:val="NoSpacing"/>
        <w:rPr>
          <w:rFonts w:cs="Times New Roman"/>
          <w:szCs w:val="24"/>
        </w:rPr>
      </w:pPr>
    </w:p>
    <w:p w14:paraId="28E31CE6" w14:textId="77777777" w:rsidR="00B97F3B" w:rsidRDefault="00B97F3B" w:rsidP="00B97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1B9476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959C" w14:textId="77777777" w:rsidR="00B97F3B" w:rsidRDefault="00B97F3B" w:rsidP="009139A6">
      <w:r>
        <w:separator/>
      </w:r>
    </w:p>
  </w:endnote>
  <w:endnote w:type="continuationSeparator" w:id="0">
    <w:p w14:paraId="24402E6C" w14:textId="77777777" w:rsidR="00B97F3B" w:rsidRDefault="00B97F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E01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BA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CE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7C33" w14:textId="77777777" w:rsidR="00B97F3B" w:rsidRDefault="00B97F3B" w:rsidP="009139A6">
      <w:r>
        <w:separator/>
      </w:r>
    </w:p>
  </w:footnote>
  <w:footnote w:type="continuationSeparator" w:id="0">
    <w:p w14:paraId="18C5A31D" w14:textId="77777777" w:rsidR="00B97F3B" w:rsidRDefault="00B97F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711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E6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7A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F3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7F3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45DBF"/>
  <w15:chartTrackingRefBased/>
  <w15:docId w15:val="{D00ED8AC-C414-4FDD-9AC1-5C05E4F6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7F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2023-07-18T11:11:00Z</dcterms:created>
  <dcterms:modified xsi:type="dcterms:W3CDTF">2023-07-18T11:12:00Z</dcterms:modified>
</cp:coreProperties>
</file>